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E5" w:rsidRPr="00E2461B" w:rsidRDefault="006111E5" w:rsidP="00CB4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Декабрь, 2016.</w:t>
      </w:r>
    </w:p>
    <w:p w:rsidR="006111E5" w:rsidRPr="00E2461B" w:rsidRDefault="006111E5" w:rsidP="00CB4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Пробный экзамен по математике</w:t>
      </w:r>
      <w:r>
        <w:rPr>
          <w:rFonts w:ascii="Times New Roman" w:hAnsi="Times New Roman" w:cs="Times New Roman"/>
          <w:sz w:val="28"/>
          <w:szCs w:val="28"/>
        </w:rPr>
        <w:t>, 9 класс.</w:t>
      </w:r>
    </w:p>
    <w:p w:rsidR="006111E5" w:rsidRDefault="006111E5" w:rsidP="00CB4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111E5" w:rsidRPr="00E2461B" w:rsidRDefault="006111E5" w:rsidP="00CB44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11E5" w:rsidRDefault="006111E5" w:rsidP="00CB44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Пробный экзамен рассчитан на 90 минут. Содержит 20 заданий части 1. Задание 21 дополнительное, его можно не выполнять.  </w:t>
      </w:r>
    </w:p>
    <w:p w:rsidR="006111E5" w:rsidRDefault="006111E5" w:rsidP="00CB44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работу на черновике. Внимательно проверьте.</w:t>
      </w:r>
    </w:p>
    <w:p w:rsidR="006111E5" w:rsidRDefault="006111E5" w:rsidP="00CB44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на задания впишите в бланк ответов. Каждый знак (букву, цифру, запятую, знак «-» и т.д., пишите в отдельной клетке) </w:t>
      </w:r>
    </w:p>
    <w:p w:rsidR="006111E5" w:rsidRDefault="006111E5" w:rsidP="00CB44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461B">
        <w:rPr>
          <w:rFonts w:ascii="Times New Roman" w:hAnsi="Times New Roman" w:cs="Times New Roman"/>
          <w:sz w:val="24"/>
          <w:szCs w:val="24"/>
        </w:rPr>
        <w:t>При вы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нии за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ний 2, 3, 8, 14 вы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бе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ри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те один из четырёх пред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га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мых ва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ри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ан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тов ответа. От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ве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том на за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ния 1, 4—7, 9—13, 15—20 яв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ля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ет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ся целое число или ко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неч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ная десятичная дробь. Дроб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ную часть от целой от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ляй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те запятой. Еди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цы измерений пи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сать не нужно. </w:t>
      </w:r>
    </w:p>
    <w:p w:rsidR="006111E5" w:rsidRDefault="006111E5" w:rsidP="00CB44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21 (на дополнительную оценку) приведите полное решение в бланке ответов.</w:t>
      </w:r>
    </w:p>
    <w:p w:rsidR="006111E5" w:rsidRDefault="006111E5" w:rsidP="00CB44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Черновик сдайте вместе с работой.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Pr="002A58B9" w:rsidRDefault="006111E5" w:rsidP="002A58B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A58B9">
        <w:rPr>
          <w:rFonts w:ascii="Times New Roman" w:hAnsi="Times New Roman" w:cs="Times New Roman"/>
          <w:color w:val="000000"/>
          <w:lang w:eastAsia="ru-RU"/>
        </w:rPr>
        <w:t>Най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те зна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ние вы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A58B9">
        <w:rPr>
          <w:rFonts w:ascii="Times New Roman" w:hAnsi="Times New Roman" w:cs="Times New Roman"/>
          <w:color w:val="000000"/>
          <w:lang w:eastAsia="ru-RU"/>
        </w:rPr>
        <w:softHyphen/>
        <w:t>ния </w:t>
      </w:r>
      <w:r w:rsidRPr="00A04BC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9" o:spid="_x0000_i1025" type="#_x0000_t75" alt="http://sdamgia.ru/formula/2f/2f2719e8b09b778c423eed544d10921ep.png" style="width:167.25pt;height:16.5pt;visibility:visible">
            <v:imagedata r:id="rId5" o:title=""/>
          </v:shape>
        </w:pict>
      </w:r>
    </w:p>
    <w:p w:rsidR="006111E5" w:rsidRPr="002A58B9" w:rsidRDefault="006111E5" w:rsidP="002A58B9">
      <w:pPr>
        <w:pStyle w:val="ListParagraph"/>
        <w:spacing w:after="0" w:line="240" w:lineRule="auto"/>
        <w:ind w:left="73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2. </w:t>
      </w:r>
      <w:r w:rsidRPr="002B3F50">
        <w:rPr>
          <w:rFonts w:ascii="Times New Roman" w:hAnsi="Times New Roman" w:cs="Times New Roman"/>
          <w:color w:val="000000"/>
          <w:lang w:eastAsia="ru-RU"/>
        </w:rPr>
        <w:t>На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ор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ной пря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мой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 число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8" o:spid="_x0000_i1026" type="#_x0000_t75" alt="http://sdamgia.ru/formula/0c/0cc175b9c0f1b6a831c399e269772661p.png" style="width:5.25pt;height:6pt;visibility:visible">
            <v:imagedata r:id="rId6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.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7" o:spid="_x0000_i1027" type="#_x0000_t75" alt="http://sdamgia.ru/get_file?id=5979" style="width:240.75pt;height:36pt;visibility:visible">
            <v:imagedata r:id="rId7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Какое из утвер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ний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 этого числа яв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ся 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ным?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Default="006111E5" w:rsidP="00CF4F6B">
      <w:pPr>
        <w:tabs>
          <w:tab w:val="left" w:pos="2685"/>
          <w:tab w:val="center" w:pos="5420"/>
          <w:tab w:val="left" w:pos="828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1)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6" o:spid="_x0000_i1028" type="#_x0000_t75" alt="http://sdamgia.ru/formula/3e/3ed0525f830a9ddedea9df113dc100bbp.png" style="width:44.25pt;height:10.5pt;visibility:visible">
            <v:imagedata r:id="rId8" o:title=""/>
          </v:shape>
        </w:pic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2)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5" o:spid="_x0000_i1029" type="#_x0000_t75" alt="http://sdamgia.ru/formula/0f/0f3e72c5434035de7252b985f34c8f90p.png" style="width:44.25pt;height:10.5pt;visibility:visible">
            <v:imagedata r:id="rId9" o:title=""/>
          </v:shape>
        </w:pic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3)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4" o:spid="_x0000_i1030" type="#_x0000_t75" alt="http://sdamgia.ru/formula/ac/acfcef4270fbc0fc8e4ff03ca0a54dafp.png" style="width:44.25pt;height:10.5pt;visibility:visible">
            <v:imagedata r:id="rId10" o:title=""/>
          </v:shape>
        </w:pic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4)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3" o:spid="_x0000_i1031" type="#_x0000_t75" alt="http://sdamgia.ru/formula/f7/f74d6329539b342d1ca5e766bc1585c4p.png" style="width:44.25pt;height:10.5pt;visibility:visible">
            <v:imagedata r:id="rId11" o:title=""/>
          </v:shape>
        </w:pict>
      </w:r>
    </w:p>
    <w:p w:rsidR="006111E5" w:rsidRPr="002B3F50" w:rsidRDefault="006111E5" w:rsidP="00CF4F6B">
      <w:pPr>
        <w:tabs>
          <w:tab w:val="left" w:pos="2685"/>
          <w:tab w:val="center" w:pos="5420"/>
          <w:tab w:val="left" w:pos="828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3. </w:t>
      </w:r>
      <w:r w:rsidRPr="002B3F50">
        <w:rPr>
          <w:rFonts w:ascii="Times New Roman" w:hAnsi="Times New Roman" w:cs="Times New Roman"/>
          <w:color w:val="000000"/>
          <w:lang w:eastAsia="ru-RU"/>
        </w:rPr>
        <w:t>В какое из сле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ю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щих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ний можно 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вать дробь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2" o:spid="_x0000_i1032" type="#_x0000_t75" alt="http://sdamgia.ru/formula/ea/ea56cb8215597796a3cddee58cab3dcap.png" style="width:35.25pt;height:30.75pt;visibility:visible">
            <v:imagedata r:id="rId12" o:title=""/>
          </v:shape>
        </w:pic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Default="006111E5" w:rsidP="00CF4F6B">
      <w:pPr>
        <w:tabs>
          <w:tab w:val="left" w:pos="2070"/>
          <w:tab w:val="left" w:pos="3825"/>
          <w:tab w:val="left" w:pos="594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1)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1" o:spid="_x0000_i1033" type="#_x0000_t75" alt="http://sdamgia.ru/formula/36/364d7ce5e69b10df5005a2e2aa37a48ap.png" style="width:16.5pt;height:15.75pt;visibility:visible">
            <v:imagedata r:id="rId13" o:title=""/>
          </v:shape>
        </w:pic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2)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0" o:spid="_x0000_i1034" type="#_x0000_t75" alt="http://sdamgia.ru/formula/eb/eb88820f42a8f56fb95d4b2cee4a1405p.png" style="width:21pt;height:16.5pt;visibility:visible">
            <v:imagedata r:id="rId14" o:title=""/>
          </v:shape>
        </w:pic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3)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9" o:spid="_x0000_i1035" type="#_x0000_t75" alt="http://sdamgia.ru/formula/3c/3c626f97ef8464ab0a967e301fb8a76ap.png" style="width:9.75pt;height:15pt;visibility:visible">
            <v:imagedata r:id="rId15" o:title=""/>
          </v:shape>
        </w:pic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4)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8" o:spid="_x0000_i1036" type="#_x0000_t75" alt="http://sdamgia.ru/formula/32/32f5240d0dbf2ccbe75ef7f8ef2015e0p.png" style="width:9.75pt;height:15pt;visibility:visible">
            <v:imagedata r:id="rId16" o:title=""/>
          </v:shape>
        </w:pict>
      </w:r>
    </w:p>
    <w:p w:rsidR="006111E5" w:rsidRPr="002B3F50" w:rsidRDefault="006111E5" w:rsidP="00CF4F6B">
      <w:pPr>
        <w:tabs>
          <w:tab w:val="left" w:pos="2070"/>
          <w:tab w:val="left" w:pos="3825"/>
          <w:tab w:val="left" w:pos="594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4. </w:t>
      </w:r>
      <w:r w:rsidRPr="002B3F50">
        <w:rPr>
          <w:rFonts w:ascii="Times New Roman" w:hAnsi="Times New Roman" w:cs="Times New Roman"/>
          <w:color w:val="000000"/>
          <w:lang w:eastAsia="ru-RU"/>
        </w:rPr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урав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7" o:spid="_x0000_i1037" type="#_x0000_t75" alt="http://sdamgia.ru/formula/20/20af498a5d9ab80a43465f486d8a73c5p.png" style="width:159pt;height:12pt;visibility:visible">
            <v:imagedata r:id="rId17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noProof/>
          <w:lang w:eastAsia="ru-RU"/>
        </w:rPr>
        <w:pict>
          <v:shape id="Рисунок 45" o:spid="_x0000_s1026" type="#_x0000_t75" alt="http://sdamgia.ru/get_file?id=8344" style="position:absolute;left:0;text-align:left;margin-left:0;margin-top:4.15pt;width:207.75pt;height:172.5pt;z-index:251658240;visibility:visible">
            <v:imagedata r:id="rId18" o:title=""/>
            <w10:wrap type="square"/>
          </v:shape>
        </w:pic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5. </w:t>
      </w:r>
      <w:r w:rsidRPr="002B3F50">
        <w:rPr>
          <w:rFonts w:ascii="Times New Roman" w:hAnsi="Times New Roman" w:cs="Times New Roman"/>
          <w:color w:val="000000"/>
          <w:lang w:eastAsia="ru-RU"/>
        </w:rPr>
        <w:t>На 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сун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изоб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ражён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фик функ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ции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6" o:spid="_x0000_i1038" type="#_x0000_t75" alt="http://sdamgia.ru/formula/7c/7c1c9491ba7c6e8d6d2cfa82e39b22cap.png" style="width:39.75pt;height:12pt;visibility:visible">
            <v:imagedata r:id="rId19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. Какие из утвер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ний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 этой функ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ции не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ны? Ука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их 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ра.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1) функ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ция воз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ет на про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жут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4" o:spid="_x0000_i1039" type="#_x0000_t75" alt="http://sdamgia.ru/formula/42/42e86dde08d3c5a6e3e3b90699888a0dp.png" style="width:46.5pt;height:12pt;visibility:visible">
            <v:imagedata r:id="rId20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2)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3" o:spid="_x0000_i1040" type="#_x0000_t75" alt="http://sdamgia.ru/formula/88/887fb788218063393a400075f3f80118p.png" style="width:66pt;height:12pt;visibility:visible">
            <v:imagedata r:id="rId21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3)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2" o:spid="_x0000_i1041" type="#_x0000_t75" alt="http://sdamgia.ru/formula/64/641f2c388f1a82870b54e161db92579dp.png" style="width:51pt;height:12pt;visibility:visible">
            <v:imagedata r:id="rId22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4) пря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мая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1" o:spid="_x0000_i1042" type="#_x0000_t75" alt="http://sdamgia.ru/formula/98/9830b0ed5a957ff5ebfc7624a5ed45c5p.png" style="width:26.25pt;height:11.25pt;visibility:visible">
            <v:imagedata r:id="rId23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 пе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ет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фик в точ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ках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40" o:spid="_x0000_i1043" type="#_x0000_t75" alt="http://sdamgia.ru/formula/5a/5a18d1c34e9ee37c9d54e08723bf9c91p.png" style="width:36.75pt;height:12pt;visibility:visible">
            <v:imagedata r:id="rId24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 и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9" o:spid="_x0000_i1044" type="#_x0000_t75" alt="http://sdamgia.ru/formula/43/4309ff3c3dd2e78ebe6b048306a91709p.png" style="width:27.75pt;height:12pt;visibility:visible">
            <v:imagedata r:id="rId25" o:title=""/>
          </v:shape>
        </w:pic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Если утвер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ний не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сколь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ко, за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пи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ши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те их через точку с за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пя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той в по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ряд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ке воз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рас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ния.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Pr="007F5CC2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5CC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t>Упро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сти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те вы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ра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ние </w:t>
      </w:r>
      <w:r w:rsidRPr="007F5CC2">
        <w:rPr>
          <w:rFonts w:ascii="Times New Roman" w:hAnsi="Times New Roman" w:cs="Times New Roman"/>
          <w:sz w:val="24"/>
          <w:szCs w:val="24"/>
        </w:rPr>
        <w:pict>
          <v:shape id="_x0000_i1045" type="#_x0000_t75" alt="" style="width:94.5pt;height:15pt">
            <v:imagedata r:id="rId26" r:href="rId27"/>
          </v:shape>
        </w:pic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t>, най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ди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те его зна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ние при </w:t>
      </w:r>
      <w:r w:rsidRPr="007F5CC2">
        <w:rPr>
          <w:rFonts w:ascii="Times New Roman" w:hAnsi="Times New Roman" w:cs="Times New Roman"/>
          <w:sz w:val="24"/>
          <w:szCs w:val="24"/>
        </w:rPr>
        <w:pict>
          <v:shape id="_x0000_i1046" type="#_x0000_t75" alt="" style="width:36pt;height:26.25pt">
            <v:imagedata r:id="rId28" r:href="rId29"/>
          </v:shape>
        </w:pic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t>. В ответ за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те по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лу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чен</w:t>
      </w:r>
      <w:r w:rsidRPr="007F5CC2">
        <w:rPr>
          <w:rFonts w:ascii="Times New Roman" w:hAnsi="Times New Roman" w:cs="Times New Roman"/>
          <w:color w:val="000000"/>
          <w:sz w:val="24"/>
          <w:szCs w:val="24"/>
        </w:rPr>
        <w:softHyphen/>
        <w:t>ное число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7. </w:t>
      </w:r>
      <w:r w:rsidRPr="002B3F50">
        <w:rPr>
          <w:rFonts w:ascii="Times New Roman" w:hAnsi="Times New Roman" w:cs="Times New Roman"/>
          <w:color w:val="000000"/>
          <w:lang w:eastAsia="ru-RU"/>
        </w:rPr>
        <w:t>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зна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ния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4" o:spid="_x0000_i1047" type="#_x0000_t75" alt="http://sdamgia.ru/formula/aa/aa0e0164087a2e01ceaea127f4249fa4p.png" style="width:69pt;height:30.75pt;visibility:visible">
            <v:imagedata r:id="rId30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при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3" o:spid="_x0000_i1048" type="#_x0000_t75" alt="http://sdamgia.ru/formula/48/4882aae26688b0a06d40c02a6c2b8e61p.png" style="width:41.25pt;height:9.75pt;visibility:visible">
            <v:imagedata r:id="rId31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и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2" o:spid="_x0000_i1049" type="#_x0000_t75" alt="http://sdamgia.ru/formula/7f/7f731b534725e0b150b2dbf39af61a12p.png" style="width:39pt;height:11.25pt;visibility:visible">
            <v:imagedata r:id="rId32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8. </w:t>
      </w:r>
      <w:r w:rsidRPr="002B3F50">
        <w:rPr>
          <w:rFonts w:ascii="Times New Roman" w:hAnsi="Times New Roman" w:cs="Times New Roman"/>
          <w:color w:val="000000"/>
          <w:lang w:eastAsia="ru-RU"/>
        </w:rPr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не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ство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1" o:spid="_x0000_i1050" type="#_x0000_t75" alt="http://sdamgia.ru/formula/b9/b901a4146baf13e443a1500bacab4aabp.png" style="width:73.5pt;height:10.5pt;visibility:visible">
            <v:imagedata r:id="rId33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 и опре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те, на каком 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сун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изоб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 мно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ство его 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ний.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В от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ве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те ука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жи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те номер пра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виль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го ва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ри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ан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та.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2B3F50">
      <w:pPr>
        <w:spacing w:after="0" w:line="240" w:lineRule="auto"/>
        <w:ind w:firstLine="375"/>
        <w:jc w:val="center"/>
        <w:rPr>
          <w:rFonts w:ascii="Times New Roman" w:hAnsi="Times New Roman" w:cs="Times New Roman"/>
          <w:color w:val="000000"/>
          <w:lang w:eastAsia="ru-RU"/>
        </w:rPr>
      </w:pPr>
      <w:r>
        <w:rPr>
          <w:noProof/>
          <w:lang w:eastAsia="ru-RU"/>
        </w:rPr>
        <w:pict>
          <v:shape id="Рисунок 29" o:spid="_x0000_s1027" type="#_x0000_t75" alt="http://sdamgia.ru/get_file?id=3421" style="position:absolute;left:0;text-align:left;margin-left:447.75pt;margin-top:77.85pt;width:90pt;height:87pt;z-index:251659264;visibility:visible">
            <v:imagedata r:id="rId34" o:title=""/>
            <w10:wrap type="square"/>
          </v:shape>
        </w:pic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0" o:spid="_x0000_i1051" type="#_x0000_t75" alt="http://sdamgia.ru/get_file?id=5938" style="width:453pt;height:93.75pt;visibility:visible">
            <v:imagedata r:id="rId35" o:title="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9. </w:t>
      </w:r>
      <w:r w:rsidRPr="002B3F50">
        <w:rPr>
          <w:rFonts w:ascii="Times New Roman" w:hAnsi="Times New Roman" w:cs="Times New Roman"/>
          <w:color w:val="000000"/>
          <w:lang w:eastAsia="ru-RU"/>
        </w:rPr>
        <w:t>В рав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нем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 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 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BK</w:t>
      </w:r>
      <w:r w:rsidRPr="002B3F50">
        <w:rPr>
          <w:rFonts w:ascii="Times New Roman" w:hAnsi="Times New Roman" w:cs="Times New Roman"/>
          <w:color w:val="000000"/>
          <w:lang w:eastAsia="ru-RU"/>
        </w:rPr>
        <w:t>  и 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AM</w:t>
      </w:r>
      <w:r w:rsidRPr="002B3F50">
        <w:rPr>
          <w:rFonts w:ascii="Times New Roman" w:hAnsi="Times New Roman" w:cs="Times New Roman"/>
          <w:color w:val="000000"/>
          <w:lang w:eastAsia="ru-RU"/>
        </w:rPr>
        <w:t>  пе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ют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ся в точке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O</w:t>
      </w:r>
      <w:r w:rsidRPr="002B3F50">
        <w:rPr>
          <w:rFonts w:ascii="Times New Roman" w:hAnsi="Times New Roman" w:cs="Times New Roman"/>
          <w:color w:val="000000"/>
          <w:lang w:eastAsia="ru-RU"/>
        </w:rPr>
        <w:t>.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8" o:spid="_x0000_i1052" type="#_x0000_t75" alt="http://sdamgia.ru/formula/e2/e28bc48a8eca1a4795a9cb56307ef791p.png" style="width:30.75pt;height:9.75pt;visibility:visible">
            <v:imagedata r:id="rId36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.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noProof/>
          <w:lang w:eastAsia="ru-RU"/>
        </w:rPr>
        <w:pict>
          <v:shape id="Рисунок 27" o:spid="_x0000_s1028" type="#_x0000_t75" alt="http://sdamgia.ru/get_file?id=2227" style="position:absolute;left:0;text-align:left;margin-left:-1.5pt;margin-top:11.45pt;width:97.5pt;height:96.75pt;z-index:251660288;visibility:visible">
            <v:imagedata r:id="rId37" o:title=""/>
            <w10:wrap type="square"/>
          </v:shape>
        </w:pic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10.</w:t>
      </w:r>
      <w:r w:rsidRPr="002B3F50">
        <w:rPr>
          <w:rFonts w:ascii="Times New Roman" w:hAnsi="Times New Roman" w:cs="Times New Roman"/>
          <w:color w:val="000000"/>
          <w:lang w:eastAsia="ru-RU"/>
        </w:rPr>
        <w:t> 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дус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 xml:space="preserve">ную меру </w:t>
      </w:r>
      <w:r w:rsidRPr="002B3F50">
        <w:rPr>
          <w:rFonts w:ascii="Cambria Math" w:hAnsi="Cambria Math" w:cs="Cambria Math"/>
          <w:color w:val="000000"/>
          <w:lang w:eastAsia="ru-RU"/>
        </w:rPr>
        <w:t>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MON</w:t>
      </w:r>
      <w:r w:rsidRPr="002B3F50">
        <w:rPr>
          <w:rFonts w:ascii="Times New Roman" w:hAnsi="Times New Roman" w:cs="Times New Roman"/>
          <w:color w:val="000000"/>
          <w:lang w:eastAsia="ru-RU"/>
        </w:rPr>
        <w:t>, если из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вест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но,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NP</w:t>
      </w:r>
      <w:r w:rsidRPr="002B3F50">
        <w:rPr>
          <w:rFonts w:ascii="Times New Roman" w:hAnsi="Times New Roman" w:cs="Times New Roman"/>
          <w:color w:val="000000"/>
          <w:lang w:eastAsia="ru-RU"/>
        </w:rPr>
        <w:t> — диа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метр, а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дус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 xml:space="preserve">ная мера </w:t>
      </w:r>
      <w:r w:rsidRPr="002B3F50">
        <w:rPr>
          <w:rFonts w:ascii="Cambria Math" w:hAnsi="Cambria Math" w:cs="Cambria Math"/>
          <w:color w:val="000000"/>
          <w:lang w:eastAsia="ru-RU"/>
        </w:rPr>
        <w:t>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MNP</w:t>
      </w:r>
      <w:r w:rsidRPr="002B3F50">
        <w:rPr>
          <w:rFonts w:ascii="Times New Roman" w:hAnsi="Times New Roman" w:cs="Times New Roman"/>
          <w:color w:val="000000"/>
          <w:lang w:eastAsia="ru-RU"/>
        </w:rPr>
        <w:t> равна 18°.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noProof/>
          <w:lang w:eastAsia="ru-RU"/>
        </w:rPr>
        <w:pict>
          <v:shape id="Рисунок 25" o:spid="_x0000_s1029" type="#_x0000_t75" alt="http://sdamgia.ru/get_file?id=2242" style="position:absolute;left:0;text-align:left;margin-left:313.5pt;margin-top:6.8pt;width:112.5pt;height:69.75pt;z-index:251661312;visibility:visible">
            <v:imagedata r:id="rId38" o:title=""/>
            <w10:wrap type="square"/>
          </v:shape>
        </w:pic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11. </w:t>
      </w:r>
      <w:r w:rsidRPr="002B3F50">
        <w:rPr>
          <w:rFonts w:ascii="Times New Roman" w:hAnsi="Times New Roman" w:cs="Times New Roman"/>
          <w:color w:val="000000"/>
          <w:lang w:eastAsia="ru-RU"/>
        </w:rPr>
        <w:t>В ромбе 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 равна 10, одна из диа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 —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6" o:spid="_x0000_i1053" type="#_x0000_t75" alt="http://sdamgia.ru/formula/69/69d94c713b73337257f16bf19de5c2bap.png" style="width:57.75pt;height:15pt;visibility:visible">
            <v:imagedata r:id="rId39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, а угол, 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щий на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тив этой диа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ли, равен 150°.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пло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щадь ромба.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12. </w:t>
      </w:r>
      <w:r w:rsidRPr="002B3F50">
        <w:rPr>
          <w:rFonts w:ascii="Times New Roman" w:hAnsi="Times New Roman" w:cs="Times New Roman"/>
          <w:color w:val="000000"/>
          <w:lang w:eastAsia="ru-RU"/>
        </w:rPr>
        <w:t>На 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сун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изоб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жен па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рал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грамм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4" o:spid="_x0000_i1054" type="#_x0000_t75" alt="http://sdamgia.ru/formula/cb/cb08ca4a7bb5f9683c19133a84872ca7p.png" style="width:31.5pt;height:10.5pt;visibility:visible">
            <v:imagedata r:id="rId40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. Ис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зуя 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нок,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3" o:spid="_x0000_i1055" type="#_x0000_t75" alt="http://sdamgia.ru/formula/00/002cb932b49c0a5c1068662a1c64f84ap.png" style="width:45.75pt;height:10.5pt;visibility:visible">
            <v:imagedata r:id="rId41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CF4F6B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13. </w:t>
      </w:r>
      <w:r w:rsidRPr="002B3F50">
        <w:rPr>
          <w:rFonts w:ascii="Times New Roman" w:hAnsi="Times New Roman" w:cs="Times New Roman"/>
          <w:color w:val="000000"/>
          <w:lang w:eastAsia="ru-RU"/>
        </w:rPr>
        <w:t>Какие из сле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ю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щих утвер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ний верны? 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1) Квад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рат любой 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 равен сумме квад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тов двух дру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гих 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рон без удво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 про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из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ния этих 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рон на синус угла между ними.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2) Если 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ты пря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 равны 5 и 12, то его ги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за равна 13.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3)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ник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, у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</w:t>
      </w:r>
      <w:r w:rsidRPr="002B3F50">
        <w:rPr>
          <w:rFonts w:ascii="Times New Roman" w:hAnsi="Times New Roman" w:cs="Times New Roman"/>
          <w:color w:val="000000"/>
          <w:lang w:eastAsia="ru-RU"/>
        </w:rPr>
        <w:t> = 5,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BC</w:t>
      </w:r>
      <w:r w:rsidRPr="002B3F50">
        <w:rPr>
          <w:rFonts w:ascii="Times New Roman" w:hAnsi="Times New Roman" w:cs="Times New Roman"/>
          <w:color w:val="000000"/>
          <w:lang w:eastAsia="ru-RU"/>
        </w:rPr>
        <w:t> = 6,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AC</w:t>
      </w:r>
      <w:r w:rsidRPr="002B3F50">
        <w:rPr>
          <w:rFonts w:ascii="Times New Roman" w:hAnsi="Times New Roman" w:cs="Times New Roman"/>
          <w:color w:val="000000"/>
          <w:lang w:eastAsia="ru-RU"/>
        </w:rPr>
        <w:t> = 7, яв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ся ост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ным.</w:t>
      </w:r>
    </w:p>
    <w:p w:rsidR="006111E5" w:rsidRPr="002B3F50" w:rsidRDefault="006111E5" w:rsidP="00CF4F6B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4) В пря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ном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квад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рат 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 равен раз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сти квад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тов ги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зы и дру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 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та. </w:t>
      </w:r>
    </w:p>
    <w:p w:rsidR="006111E5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lang w:eastAsia="ru-RU"/>
        </w:rPr>
      </w:pP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Если утвер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ний не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сколь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ко, за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пи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ши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те их через точку с за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пя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той в по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ряд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ке воз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рас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та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softHyphen/>
        <w:t>ния.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14. </w:t>
      </w:r>
      <w:r w:rsidRPr="002B3F50">
        <w:rPr>
          <w:rFonts w:ascii="Times New Roman" w:hAnsi="Times New Roman" w:cs="Times New Roman"/>
          <w:color w:val="000000"/>
          <w:lang w:eastAsia="ru-RU"/>
        </w:rPr>
        <w:t>В таб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це при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 раз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ры штра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фов за 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мак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маль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ной раз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решённой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сти,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ное с 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щью средств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ской фик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ции, уста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ных на тер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рии Рос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сии с 1 сен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тяб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ря 2013 года.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963"/>
        <w:gridCol w:w="780"/>
        <w:gridCol w:w="780"/>
        <w:gridCol w:w="780"/>
        <w:gridCol w:w="1095"/>
      </w:tblGrid>
      <w:tr w:rsidR="006111E5" w:rsidRPr="006448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Пре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вы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ше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ние ско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ро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сти, км/ч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21—40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41—60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61—80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81 и более</w:t>
            </w:r>
          </w:p>
        </w:tc>
      </w:tr>
      <w:tr w:rsidR="006111E5" w:rsidRPr="006448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Раз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мер штра</w:t>
            </w:r>
            <w:r w:rsidRPr="002B3F5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softHyphen/>
              <w:t>фа,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111E5" w:rsidRPr="002B3F50" w:rsidRDefault="006111E5" w:rsidP="002B3F50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B3F50">
              <w:rPr>
                <w:rFonts w:ascii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</w:tbl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Какой штраф дол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жен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пла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тить вла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лец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ля,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ная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рость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ла 166 км/ч на участ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до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ги с мак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маль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ной раз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решённой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стью 70 км/ч?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CF4F6B">
      <w:pPr>
        <w:tabs>
          <w:tab w:val="left" w:pos="2910"/>
          <w:tab w:val="center" w:pos="5420"/>
          <w:tab w:val="left" w:pos="781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1) 500 руб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</w: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2) 1000 руб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</w: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3) 2000 руб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</w:t>
      </w:r>
      <w:r>
        <w:rPr>
          <w:rFonts w:ascii="Times New Roman" w:hAnsi="Times New Roman" w:cs="Times New Roman"/>
          <w:color w:val="000000"/>
          <w:lang w:eastAsia="ru-RU"/>
        </w:rPr>
        <w:tab/>
      </w:r>
      <w:r w:rsidRPr="002B3F50">
        <w:rPr>
          <w:rFonts w:ascii="Times New Roman" w:hAnsi="Times New Roman" w:cs="Times New Roman"/>
          <w:color w:val="000000"/>
          <w:lang w:eastAsia="ru-RU"/>
        </w:rPr>
        <w:t>4) 5000 руб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noProof/>
          <w:lang w:eastAsia="ru-RU"/>
        </w:rPr>
        <w:pict>
          <v:shape id="Рисунок 22" o:spid="_x0000_s1030" type="#_x0000_t75" alt="http://sdamgia.ru/get_file?id=2400" style="position:absolute;left:0;text-align:left;margin-left:381.75pt;margin-top:11.3pt;width:146.5pt;height:119.45pt;z-index:251662336;visibility:visible">
            <v:imagedata r:id="rId42" o:title=""/>
            <w10:wrap type="square"/>
          </v:shape>
        </w:pic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15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. </w:t>
      </w:r>
      <w:r w:rsidRPr="002B3F50">
        <w:rPr>
          <w:rFonts w:ascii="Times New Roman" w:hAnsi="Times New Roman" w:cs="Times New Roman"/>
          <w:color w:val="000000"/>
          <w:lang w:eastAsia="ru-RU"/>
        </w:rPr>
        <w:t>На 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сун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 изоб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жен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фик дви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ния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ля из пунк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1" o:spid="_x0000_i1056" type="#_x0000_t75" alt="http://sdamgia.ru/formula/7f/7fc56270e7a70fa81a5935b72eacbe29p.png" style="width:7.5pt;height:10.5pt;visibility:visible">
            <v:imagedata r:id="rId43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 в пункт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0" o:spid="_x0000_i1057" type="#_x0000_t75" alt="http://sdamgia.ru/formula/9d/9d5ed678fe57bcca610140957afab571p.png" style="width:6.75pt;height:9pt;visibility:visible">
            <v:imagedata r:id="rId44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 и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са из пунк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9" o:spid="_x0000_i1058" type="#_x0000_t75" alt="http://sdamgia.ru/formula/9d/9d5ed678fe57bcca610140957afab571p.png" style="width:6.75pt;height:9pt;visibility:visible">
            <v:imagedata r:id="rId44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 в пункт 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8" o:spid="_x0000_i1059" type="#_x0000_t75" alt="http://sdamgia.ru/formula/7f/7fc56270e7a70fa81a5935b72eacbe29p.png" style="width:7.5pt;height:10.5pt;visibility:visible">
            <v:imagedata r:id="rId43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. На сколь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ко ки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ров в час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рость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ля боль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сти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са?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16. </w:t>
      </w:r>
      <w:r w:rsidRPr="002B3F50">
        <w:rPr>
          <w:rFonts w:ascii="Times New Roman" w:hAnsi="Times New Roman" w:cs="Times New Roman"/>
          <w:color w:val="000000"/>
          <w:lang w:eastAsia="ru-RU"/>
        </w:rPr>
        <w:t>На пост пред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ля школь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го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 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 два кан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та. В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нии при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 уча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стие 120 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век.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са между кан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ми 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лись в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нии 3:5. Сколь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ко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сов 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чил 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тель?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noProof/>
          <w:lang w:eastAsia="ru-RU"/>
        </w:rPr>
        <w:pict>
          <v:shape id="Рисунок 17" o:spid="_x0000_s1031" type="#_x0000_t75" alt="http://sdamgia.ru/get_file?id=8514" style="position:absolute;left:0;text-align:left;margin-left:0;margin-top:4.45pt;width:93pt;height:95.25pt;z-index:-251653120;visibility:visible">
            <v:imagedata r:id="rId45" o:title=""/>
            <w10:wrap type="square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17. </w:t>
      </w:r>
      <w:r w:rsidRPr="002B3F50">
        <w:rPr>
          <w:rFonts w:ascii="Times New Roman" w:hAnsi="Times New Roman" w:cs="Times New Roman"/>
          <w:color w:val="000000"/>
          <w:lang w:eastAsia="ru-RU"/>
        </w:rPr>
        <w:t>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со имеет 15 спиц. Углы между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ми спи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ми равны.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 угла (в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сах),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рый 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ют две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спицы.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noProof/>
          <w:lang w:eastAsia="ru-RU"/>
        </w:rPr>
        <w:pict>
          <v:shape id="Рисунок 16" o:spid="_x0000_s1032" type="#_x0000_t75" alt="http://sdamgia.ru/get_file?id=34" style="position:absolute;left:0;text-align:left;margin-left:255pt;margin-top:11.35pt;width:271.5pt;height:142.5pt;z-index:251664384;visibility:visible">
            <v:imagedata r:id="rId46" o:title=""/>
            <w10:wrap type="square"/>
          </v:shape>
        </w:pic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18. </w:t>
      </w:r>
      <w:r w:rsidRPr="002B3F50">
        <w:rPr>
          <w:rFonts w:ascii="Times New Roman" w:hAnsi="Times New Roman" w:cs="Times New Roman"/>
          <w:color w:val="000000"/>
          <w:lang w:eastAsia="ru-RU"/>
        </w:rPr>
        <w:t>На диа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грам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 пред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 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ства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не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рой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аль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ной сети по стра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нам мира. Всего в этой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аль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ной сети 9 млн</w:t>
      </w:r>
      <w:r>
        <w:rPr>
          <w:rFonts w:ascii="Times New Roman" w:hAnsi="Times New Roman" w:cs="Times New Roman"/>
          <w:color w:val="000000"/>
          <w:lang w:eastAsia="ru-RU"/>
        </w:rPr>
        <w:t>.</w:t>
      </w:r>
      <w:r w:rsidRPr="002B3F50">
        <w:rPr>
          <w:rFonts w:ascii="Times New Roman" w:hAnsi="Times New Roman" w:cs="Times New Roman"/>
          <w:color w:val="000000"/>
          <w:lang w:eastAsia="ru-RU"/>
        </w:rPr>
        <w:t xml:space="preserve">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лей.</w:t>
      </w:r>
      <w:r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2B3F50">
        <w:rPr>
          <w:rFonts w:ascii="Times New Roman" w:hAnsi="Times New Roman" w:cs="Times New Roman"/>
          <w:color w:val="000000"/>
          <w:lang w:eastAsia="ru-RU"/>
        </w:rPr>
        <w:t>Какое из сле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ю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щих утвер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ний 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не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вер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t>?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1)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из Рос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сии боль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ше, чем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с Укра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2)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из Бе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рус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сии боль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ше, чем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из Шве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ции.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3) Боль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 трети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сети — из Укра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ны.</w:t>
      </w:r>
    </w:p>
    <w:p w:rsidR="006111E5" w:rsidRPr="002B3F50" w:rsidRDefault="006111E5" w:rsidP="00CF4F6B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4)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лей из Рос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сии боль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 4 мил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нов. 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В ответ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номер этого утвер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ния.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19. </w:t>
      </w:r>
      <w:r w:rsidRPr="002B3F50">
        <w:rPr>
          <w:rFonts w:ascii="Times New Roman" w:hAnsi="Times New Roman" w:cs="Times New Roman"/>
          <w:color w:val="000000"/>
          <w:lang w:eastAsia="ru-RU"/>
        </w:rPr>
        <w:t>На эк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не 60 би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тов, Стас не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учил 6 из них.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ят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ность того, что ему 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ся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учен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ный билет.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 xml:space="preserve">20. </w:t>
      </w:r>
      <w:r w:rsidRPr="002B3F50">
        <w:rPr>
          <w:rFonts w:ascii="Times New Roman" w:hAnsi="Times New Roman" w:cs="Times New Roman"/>
          <w:color w:val="000000"/>
          <w:lang w:eastAsia="ru-RU"/>
        </w:rPr>
        <w:t>Закон Ку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 можно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сать в виде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5" o:spid="_x0000_i1060" type="#_x0000_t75" alt="http://sdamgia.ru/formula/bb/bbf976f7d95b60a27af903cb33286716p.png" style="width:55.5pt;height:21.75pt;visibility:visible">
            <v:imagedata r:id="rId47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где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4" o:spid="_x0000_i1061" type="#_x0000_t75" alt="http://sdamgia.ru/formula/80/800618943025315f869e4e1f09471012p.png" style="width:7.5pt;height:9pt;visibility:visible">
            <v:imagedata r:id="rId48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— сила вза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ствия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дов (в нью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нах),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3" o:spid="_x0000_i1062" type="#_x0000_t75" alt="http://sdamgia.ru/formula/28/28dc930e7c69157c9b0876863eee407cp.png" style="width:9pt;height:10.5pt;visibility:visible">
            <v:imagedata r:id="rId49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и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2" o:spid="_x0000_i1063" type="#_x0000_t75" alt="http://sdamgia.ru/formula/fa/fa043c065dd111d926a3d140b618b05ep.png" style="width:9.75pt;height:10.5pt;visibility:visible">
            <v:imagedata r:id="rId50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— 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дов (в ку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нах),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1" o:spid="_x0000_i1064" type="#_x0000_t75" alt="http://sdamgia.ru/formula/8c/8ce4b16b22b58894aa86c421e8759df3p.png" style="width:5.25pt;height:10.5pt;visibility:visible">
            <v:imagedata r:id="rId51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—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эф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ент про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пор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сти (в Н·м</w:t>
      </w:r>
      <w:r w:rsidRPr="002B3F50">
        <w:rPr>
          <w:rFonts w:ascii="Times New Roman" w:hAnsi="Times New Roman" w:cs="Times New Roman"/>
          <w:color w:val="000000"/>
          <w:vertAlign w:val="superscript"/>
          <w:lang w:eastAsia="ru-RU"/>
        </w:rPr>
        <w:t>2</w:t>
      </w:r>
      <w:r w:rsidRPr="002B3F50">
        <w:rPr>
          <w:rFonts w:ascii="Times New Roman" w:hAnsi="Times New Roman" w:cs="Times New Roman"/>
          <w:color w:val="000000"/>
          <w:lang w:eastAsia="ru-RU"/>
        </w:rPr>
        <w:t>/Кл</w:t>
      </w:r>
      <w:r w:rsidRPr="002B3F50">
        <w:rPr>
          <w:rFonts w:ascii="Times New Roman" w:hAnsi="Times New Roman" w:cs="Times New Roman"/>
          <w:color w:val="000000"/>
          <w:vertAlign w:val="superscript"/>
          <w:lang w:eastAsia="ru-RU"/>
        </w:rPr>
        <w:t>2</w:t>
      </w:r>
      <w:r w:rsidRPr="002B3F50">
        <w:rPr>
          <w:rFonts w:ascii="Times New Roman" w:hAnsi="Times New Roman" w:cs="Times New Roman"/>
          <w:color w:val="000000"/>
          <w:lang w:eastAsia="ru-RU"/>
        </w:rPr>
        <w:t> ), а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0" o:spid="_x0000_i1065" type="#_x0000_t75" alt="http://sdamgia.ru/formula/4b/4b43b0aee35624cd95b910189b3dc231p.png" style="width:4.5pt;height:6pt;visibility:visible">
            <v:imagedata r:id="rId52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— 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между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ми (в мет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рах). Поль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ясь фор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лой,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 за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9" o:spid="_x0000_i1066" type="#_x0000_t75" alt="http://sdamgia.ru/formula/28/28dc930e7c69157c9b0876863eee407cp.png" style="width:9pt;height:10.5pt;visibility:visible">
            <v:imagedata r:id="rId49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(в ку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нах), если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8" o:spid="_x0000_i1067" type="#_x0000_t75" alt="http://sdamgia.ru/formula/0c/0ca5ba90273f03597f5c2466349f5c14p.png" style="width:48.75pt;height:15pt;visibility:visible">
            <v:imagedata r:id="rId53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Н·м</w:t>
      </w:r>
      <w:r w:rsidRPr="002B3F50">
        <w:rPr>
          <w:rFonts w:ascii="Times New Roman" w:hAnsi="Times New Roman" w:cs="Times New Roman"/>
          <w:color w:val="000000"/>
          <w:vertAlign w:val="superscript"/>
          <w:lang w:eastAsia="ru-RU"/>
        </w:rPr>
        <w:t>2</w:t>
      </w:r>
      <w:r w:rsidRPr="002B3F50">
        <w:rPr>
          <w:rFonts w:ascii="Times New Roman" w:hAnsi="Times New Roman" w:cs="Times New Roman"/>
          <w:color w:val="000000"/>
          <w:lang w:eastAsia="ru-RU"/>
        </w:rPr>
        <w:t>/Кл</w:t>
      </w:r>
      <w:r w:rsidRPr="002B3F50">
        <w:rPr>
          <w:rFonts w:ascii="Times New Roman" w:hAnsi="Times New Roman" w:cs="Times New Roman"/>
          <w:color w:val="000000"/>
          <w:vertAlign w:val="superscript"/>
          <w:lang w:eastAsia="ru-RU"/>
        </w:rPr>
        <w:t>2</w:t>
      </w:r>
      <w:r w:rsidRPr="002B3F50">
        <w:rPr>
          <w:rFonts w:ascii="Times New Roman" w:hAnsi="Times New Roman" w:cs="Times New Roman"/>
          <w:color w:val="000000"/>
          <w:lang w:eastAsia="ru-RU"/>
        </w:rPr>
        <w:t>,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7" o:spid="_x0000_i1068" type="#_x0000_t75" alt="http://sdamgia.ru/formula/3d/3d9f8d003f9054476189d13b05bf9e7fp.png" style="width:53.25pt;height:11.25pt;visibility:visible">
            <v:imagedata r:id="rId54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Кл,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6" o:spid="_x0000_i1069" type="#_x0000_t75" alt="http://sdamgia.ru/formula/99/99cffdc446cdd705c283b322e943da17p.png" style="width:42pt;height:10.5pt;visibility:visible">
            <v:imagedata r:id="rId55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м, а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5" o:spid="_x0000_i1070" type="#_x0000_t75" alt="http://sdamgia.ru/formula/bd/bd69fe7ed2975689dbaa1d12200b9b22p.png" style="width:51pt;height:11.25pt;visibility:visible">
            <v:imagedata r:id="rId56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Н.</w:t>
      </w:r>
    </w:p>
    <w:p w:rsidR="006111E5" w:rsidRDefault="006111E5" w:rsidP="00F53B1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</w:p>
    <w:p w:rsidR="006111E5" w:rsidRPr="00F53B17" w:rsidRDefault="006111E5" w:rsidP="00F53B1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53B17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21 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Ре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softHyphen/>
        <w:t>ши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softHyphen/>
        <w:t>те си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softHyphen/>
        <w:t>сте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softHyphen/>
        <w:t>му урав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softHyphen/>
        <w:t>не</w:t>
      </w:r>
      <w:r w:rsidRPr="00F53B17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softHyphen/>
        <w:t>ний</w:t>
      </w:r>
    </w:p>
    <w:p w:rsidR="006111E5" w:rsidRPr="00F53B17" w:rsidRDefault="006111E5" w:rsidP="00F53B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lang w:eastAsia="ru-RU"/>
        </w:rPr>
      </w:pP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60" o:spid="_x0000_i1071" type="#_x0000_t75" alt="http://sdamgia.ru/formula/b1/b1d3a166c124d0a2d63e57c4e860b6c5.png" style="width:102pt;height:37.5pt;visibility:visible">
            <v:imagedata r:id="rId57" o:title=""/>
          </v:shape>
        </w:pic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22. За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ние 22 № 311600.</w:t>
      </w:r>
      <w:r w:rsidRPr="002B3F50">
        <w:rPr>
          <w:rFonts w:ascii="Times New Roman" w:hAnsi="Times New Roman" w:cs="Times New Roman"/>
          <w:color w:val="000000"/>
          <w:lang w:eastAsia="ru-RU"/>
        </w:rPr>
        <w:t> 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между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ми А и В равно 750 км. Из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 А в город В со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стью 50 км/ч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ехал пер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вый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биль, а через три часа после этого нав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чу ему из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 В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ехал со ско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стью 70 км/ч вто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рой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биль. На каком 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нии от го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да А ав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 встре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тят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ся?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23. За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ние 23 № 341420.</w:t>
      </w:r>
      <w:r w:rsidRPr="002B3F50">
        <w:rPr>
          <w:rFonts w:ascii="Times New Roman" w:hAnsi="Times New Roman" w:cs="Times New Roman"/>
          <w:color w:val="000000"/>
          <w:lang w:eastAsia="ru-RU"/>
        </w:rPr>
        <w:t> 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строй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фик функ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ции</w:t>
      </w:r>
    </w:p>
    <w:p w:rsidR="006111E5" w:rsidRPr="002B3F50" w:rsidRDefault="006111E5" w:rsidP="002B3F50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eastAsia="ru-RU"/>
        </w:rPr>
      </w:pP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3" o:spid="_x0000_i1072" type="#_x0000_t75" alt="http://sdamgia.ru/formula/f5/f5bc8794dabf3a7bd74fe0bbabf106e5p.png" style="width:74.25pt;height:26.25pt;visibility:visible">
            <v:imagedata r:id="rId58" o:title=""/>
          </v:shape>
        </w:pict>
      </w:r>
    </w:p>
    <w:p w:rsidR="006111E5" w:rsidRPr="002B3F50" w:rsidRDefault="006111E5" w:rsidP="002B3F50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 </w:t>
      </w:r>
    </w:p>
    <w:p w:rsidR="006111E5" w:rsidRPr="002B3F50" w:rsidRDefault="006111E5" w:rsidP="002B3F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color w:val="000000"/>
          <w:lang w:eastAsia="ru-RU"/>
        </w:rPr>
        <w:t>и опре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те, при каких зна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ях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m</w:t>
      </w:r>
      <w:r w:rsidRPr="002B3F50">
        <w:rPr>
          <w:rFonts w:ascii="Times New Roman" w:hAnsi="Times New Roman" w:cs="Times New Roman"/>
          <w:color w:val="000000"/>
          <w:lang w:eastAsia="ru-RU"/>
        </w:rPr>
        <w:t> пря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мая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y = m</w:t>
      </w:r>
      <w:r w:rsidRPr="002B3F50">
        <w:rPr>
          <w:rFonts w:ascii="Times New Roman" w:hAnsi="Times New Roman" w:cs="Times New Roman"/>
          <w:color w:val="000000"/>
          <w:lang w:eastAsia="ru-RU"/>
        </w:rPr>
        <w:t> не имеет с гра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фи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ком ни одной общей точки.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24. За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ние 24 № 314809.</w:t>
      </w:r>
      <w:r w:rsidRPr="002B3F50">
        <w:rPr>
          <w:rFonts w:ascii="Times New Roman" w:hAnsi="Times New Roman" w:cs="Times New Roman"/>
          <w:color w:val="000000"/>
          <w:lang w:eastAsia="ru-RU"/>
        </w:rPr>
        <w:t> 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AC, AB, BC</w:t>
      </w:r>
      <w:r w:rsidRPr="002B3F50">
        <w:rPr>
          <w:rFonts w:ascii="Times New Roman" w:hAnsi="Times New Roman" w:cs="Times New Roman"/>
          <w:color w:val="000000"/>
          <w:lang w:eastAsia="ru-RU"/>
        </w:rPr>
        <w:t> 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равны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2" o:spid="_x0000_i1073" type="#_x0000_t75" alt="http://sdamgia.ru/formula/be/be692c2967f164725701b759829cd1cap.png" style="width:21.75pt;height:16.5pt;visibility:visible">
            <v:imagedata r:id="rId59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, </w:t>
      </w:r>
      <w:r w:rsidRPr="00644855">
        <w:rPr>
          <w:rFonts w:ascii="Times New Roman" w:hAnsi="Times New Roman" w:cs="Times New Roman"/>
          <w:noProof/>
          <w:color w:val="000000"/>
          <w:lang w:eastAsia="ru-RU"/>
        </w:rPr>
        <w:pict>
          <v:shape id="Рисунок 1" o:spid="_x0000_i1074" type="#_x0000_t75" alt="http://sdamgia.ru/formula/49/49d66b49a2741e5b36e82bc1a9d6a14bp.png" style="width:21pt;height:16.5pt;visibility:visible">
            <v:imagedata r:id="rId60" o:title=""/>
          </v:shape>
        </w:pict>
      </w:r>
      <w:r w:rsidRPr="002B3F50">
        <w:rPr>
          <w:rFonts w:ascii="Times New Roman" w:hAnsi="Times New Roman" w:cs="Times New Roman"/>
          <w:color w:val="000000"/>
          <w:lang w:eastAsia="ru-RU"/>
        </w:rPr>
        <w:t> и 2 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ствен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но. Точка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</w:t>
      </w:r>
      <w:r w:rsidRPr="002B3F50">
        <w:rPr>
          <w:rFonts w:ascii="Times New Roman" w:hAnsi="Times New Roman" w:cs="Times New Roman"/>
          <w:color w:val="000000"/>
          <w:lang w:eastAsia="ru-RU"/>
        </w:rPr>
        <w:t> рас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 вне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, причём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зок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KC</w:t>
      </w:r>
      <w:r w:rsidRPr="002B3F50">
        <w:rPr>
          <w:rFonts w:ascii="Times New Roman" w:hAnsi="Times New Roman" w:cs="Times New Roman"/>
          <w:color w:val="000000"/>
          <w:lang w:eastAsia="ru-RU"/>
        </w:rPr>
        <w:t> пе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ет 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</w:t>
      </w:r>
      <w:r w:rsidRPr="002B3F50">
        <w:rPr>
          <w:rFonts w:ascii="Times New Roman" w:hAnsi="Times New Roman" w:cs="Times New Roman"/>
          <w:color w:val="000000"/>
          <w:lang w:eastAsia="ru-RU"/>
        </w:rPr>
        <w:t> в точке,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лич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ной от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</w:t>
      </w:r>
      <w:r w:rsidRPr="002B3F50">
        <w:rPr>
          <w:rFonts w:ascii="Times New Roman" w:hAnsi="Times New Roman" w:cs="Times New Roman"/>
          <w:color w:val="000000"/>
          <w:lang w:eastAsia="ru-RU"/>
        </w:rPr>
        <w:t>. Из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вест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но, что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ник с вер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ми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K, A</w:t>
      </w:r>
      <w:r w:rsidRPr="002B3F50">
        <w:rPr>
          <w:rFonts w:ascii="Times New Roman" w:hAnsi="Times New Roman" w:cs="Times New Roman"/>
          <w:color w:val="000000"/>
          <w:lang w:eastAsia="ru-RU"/>
        </w:rPr>
        <w:t> и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C</w:t>
      </w:r>
      <w:r w:rsidRPr="002B3F50">
        <w:rPr>
          <w:rFonts w:ascii="Times New Roman" w:hAnsi="Times New Roman" w:cs="Times New Roman"/>
          <w:color w:val="000000"/>
          <w:lang w:eastAsia="ru-RU"/>
        </w:rPr>
        <w:t> 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бен ис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ход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му.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ко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нус угла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AKC</w:t>
      </w:r>
      <w:r w:rsidRPr="002B3F50">
        <w:rPr>
          <w:rFonts w:ascii="Times New Roman" w:hAnsi="Times New Roman" w:cs="Times New Roman"/>
          <w:color w:val="000000"/>
          <w:lang w:eastAsia="ru-RU"/>
        </w:rPr>
        <w:t xml:space="preserve">, если </w:t>
      </w:r>
      <w:r w:rsidRPr="002B3F50">
        <w:rPr>
          <w:rFonts w:ascii="Cambria Math" w:hAnsi="Cambria Math" w:cs="Cambria Math"/>
          <w:color w:val="000000"/>
          <w:lang w:eastAsia="ru-RU"/>
        </w:rPr>
        <w:t>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KAC</w:t>
      </w:r>
      <w:r w:rsidRPr="002B3F50">
        <w:rPr>
          <w:rFonts w:ascii="Times New Roman" w:hAnsi="Times New Roman" w:cs="Times New Roman"/>
          <w:color w:val="000000"/>
          <w:lang w:eastAsia="ru-RU"/>
        </w:rPr>
        <w:t>&gt;90°.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25. За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ние 25 № 341286.</w:t>
      </w:r>
      <w:r w:rsidRPr="002B3F50">
        <w:rPr>
          <w:rFonts w:ascii="Times New Roman" w:hAnsi="Times New Roman" w:cs="Times New Roman"/>
          <w:color w:val="000000"/>
          <w:lang w:eastAsia="ru-RU"/>
        </w:rPr>
        <w:t> В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с тупым углом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про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ве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 вы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ты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AA</w:t>
      </w:r>
      <w:r w:rsidRPr="002B3F50">
        <w:rPr>
          <w:rFonts w:ascii="Times New Roman" w:hAnsi="Times New Roman" w:cs="Times New Roman"/>
          <w:color w:val="000000"/>
          <w:vertAlign w:val="subscript"/>
          <w:lang w:eastAsia="ru-RU"/>
        </w:rPr>
        <w:t>1</w:t>
      </w:r>
      <w:r w:rsidRPr="002B3F50">
        <w:rPr>
          <w:rFonts w:ascii="Times New Roman" w:hAnsi="Times New Roman" w:cs="Times New Roman"/>
          <w:color w:val="000000"/>
          <w:lang w:eastAsia="ru-RU"/>
        </w:rPr>
        <w:t> и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CC</w:t>
      </w:r>
      <w:r w:rsidRPr="002B3F50">
        <w:rPr>
          <w:rFonts w:ascii="Times New Roman" w:hAnsi="Times New Roman" w:cs="Times New Roman"/>
          <w:color w:val="000000"/>
          <w:vertAlign w:val="subscript"/>
          <w:lang w:eastAsia="ru-RU"/>
        </w:rPr>
        <w:t>1</w:t>
      </w:r>
      <w:r w:rsidRPr="002B3F50">
        <w:rPr>
          <w:rFonts w:ascii="Times New Roman" w:hAnsi="Times New Roman" w:cs="Times New Roman"/>
          <w:color w:val="000000"/>
          <w:lang w:eastAsia="ru-RU"/>
        </w:rPr>
        <w:t>. До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жи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те, что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ки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</w:t>
      </w:r>
      <w:r w:rsidRPr="002B3F50">
        <w:rPr>
          <w:rFonts w:ascii="Times New Roman" w:hAnsi="Times New Roman" w:cs="Times New Roman"/>
          <w:color w:val="000000"/>
          <w:vertAlign w:val="subscript"/>
          <w:lang w:eastAsia="ru-RU"/>
        </w:rPr>
        <w:t>1</w:t>
      </w:r>
      <w:r w:rsidRPr="002B3F50">
        <w:rPr>
          <w:rFonts w:ascii="Times New Roman" w:hAnsi="Times New Roman" w:cs="Times New Roman"/>
          <w:color w:val="000000"/>
          <w:lang w:eastAsia="ru-RU"/>
        </w:rPr>
        <w:t>BC</w:t>
      </w:r>
      <w:r w:rsidRPr="002B3F50">
        <w:rPr>
          <w:rFonts w:ascii="Times New Roman" w:hAnsi="Times New Roman" w:cs="Times New Roman"/>
          <w:color w:val="000000"/>
          <w:vertAlign w:val="subscript"/>
          <w:lang w:eastAsia="ru-RU"/>
        </w:rPr>
        <w:t>1</w:t>
      </w:r>
      <w:r w:rsidRPr="002B3F50">
        <w:rPr>
          <w:rFonts w:ascii="Times New Roman" w:hAnsi="Times New Roman" w:cs="Times New Roman"/>
          <w:color w:val="000000"/>
          <w:lang w:eastAsia="ru-RU"/>
        </w:rPr>
        <w:t> и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по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доб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ны.</w:t>
      </w:r>
    </w:p>
    <w:p w:rsidR="006111E5" w:rsidRPr="002B3F50" w:rsidRDefault="006111E5" w:rsidP="002B3F50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t>26. За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да</w:t>
      </w:r>
      <w:r w:rsidRPr="002B3F50">
        <w:rPr>
          <w:rFonts w:ascii="Times New Roman" w:hAnsi="Times New Roman" w:cs="Times New Roman"/>
          <w:b/>
          <w:bCs/>
          <w:color w:val="000000"/>
          <w:lang w:eastAsia="ru-RU"/>
        </w:rPr>
        <w:softHyphen/>
        <w:t>ние 26 № 341345.</w:t>
      </w:r>
      <w:r w:rsidRPr="002B3F50">
        <w:rPr>
          <w:rFonts w:ascii="Times New Roman" w:hAnsi="Times New Roman" w:cs="Times New Roman"/>
          <w:color w:val="000000"/>
          <w:lang w:eastAsia="ru-RU"/>
        </w:rPr>
        <w:t> В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ке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ABC</w:t>
      </w:r>
      <w:r w:rsidRPr="002B3F50">
        <w:rPr>
          <w:rFonts w:ascii="Times New Roman" w:hAnsi="Times New Roman" w:cs="Times New Roman"/>
          <w:color w:val="000000"/>
          <w:lang w:eastAsia="ru-RU"/>
        </w:rPr>
        <w:t> на его 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не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BM</w:t>
      </w:r>
      <w:r w:rsidRPr="002B3F50">
        <w:rPr>
          <w:rFonts w:ascii="Times New Roman" w:hAnsi="Times New Roman" w:cs="Times New Roman"/>
          <w:color w:val="000000"/>
          <w:lang w:eastAsia="ru-RU"/>
        </w:rPr>
        <w:t> 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на точка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</w:t>
      </w:r>
      <w:r w:rsidRPr="002B3F50">
        <w:rPr>
          <w:rFonts w:ascii="Times New Roman" w:hAnsi="Times New Roman" w:cs="Times New Roman"/>
          <w:color w:val="000000"/>
          <w:lang w:eastAsia="ru-RU"/>
        </w:rPr>
        <w:t> так, что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BK</w:t>
      </w:r>
      <w:r w:rsidRPr="002B3F50">
        <w:rPr>
          <w:rFonts w:ascii="Times New Roman" w:hAnsi="Times New Roman" w:cs="Times New Roman"/>
          <w:color w:val="000000"/>
          <w:lang w:eastAsia="ru-RU"/>
        </w:rPr>
        <w:t> :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KM</w:t>
      </w:r>
      <w:r w:rsidRPr="002B3F50">
        <w:rPr>
          <w:rFonts w:ascii="Times New Roman" w:hAnsi="Times New Roman" w:cs="Times New Roman"/>
          <w:color w:val="000000"/>
          <w:lang w:eastAsia="ru-RU"/>
        </w:rPr>
        <w:t> = 7 :3 . Пря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мая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AK</w:t>
      </w:r>
      <w:r w:rsidRPr="002B3F50">
        <w:rPr>
          <w:rFonts w:ascii="Times New Roman" w:hAnsi="Times New Roman" w:cs="Times New Roman"/>
          <w:color w:val="000000"/>
          <w:lang w:eastAsia="ru-RU"/>
        </w:rPr>
        <w:t> пе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се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ет сто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ну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BC</w:t>
      </w:r>
      <w:r w:rsidRPr="002B3F50">
        <w:rPr>
          <w:rFonts w:ascii="Times New Roman" w:hAnsi="Times New Roman" w:cs="Times New Roman"/>
          <w:color w:val="000000"/>
          <w:lang w:eastAsia="ru-RU"/>
        </w:rPr>
        <w:t> в точке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P</w:t>
      </w:r>
      <w:r w:rsidRPr="002B3F50">
        <w:rPr>
          <w:rFonts w:ascii="Times New Roman" w:hAnsi="Times New Roman" w:cs="Times New Roman"/>
          <w:color w:val="000000"/>
          <w:lang w:eastAsia="ru-RU"/>
        </w:rPr>
        <w:t>. Най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те от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ше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ние пло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 тре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BKP</w:t>
      </w:r>
      <w:r w:rsidRPr="002B3F50">
        <w:rPr>
          <w:rFonts w:ascii="Times New Roman" w:hAnsi="Times New Roman" w:cs="Times New Roman"/>
          <w:color w:val="000000"/>
          <w:lang w:eastAsia="ru-RU"/>
        </w:rPr>
        <w:t> к пло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ща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ди четырёхуголь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2B3F50">
        <w:rPr>
          <w:rFonts w:ascii="Times New Roman" w:hAnsi="Times New Roman" w:cs="Times New Roman"/>
          <w:color w:val="000000"/>
          <w:lang w:eastAsia="ru-RU"/>
        </w:rPr>
        <w:softHyphen/>
        <w:t>ка </w:t>
      </w:r>
      <w:r w:rsidRPr="002B3F50">
        <w:rPr>
          <w:rFonts w:ascii="Times New Roman" w:hAnsi="Times New Roman" w:cs="Times New Roman"/>
          <w:i/>
          <w:iCs/>
          <w:color w:val="000000"/>
          <w:lang w:eastAsia="ru-RU"/>
        </w:rPr>
        <w:t>KPCM</w:t>
      </w:r>
      <w:r w:rsidRPr="002B3F50">
        <w:rPr>
          <w:rFonts w:ascii="Times New Roman" w:hAnsi="Times New Roman" w:cs="Times New Roman"/>
          <w:color w:val="000000"/>
          <w:lang w:eastAsia="ru-RU"/>
        </w:rPr>
        <w:t>.</w:t>
      </w:r>
    </w:p>
    <w:p w:rsidR="006111E5" w:rsidRDefault="006111E5"/>
    <w:sectPr w:rsidR="006111E5" w:rsidSect="002B3F50">
      <w:pgSz w:w="11906" w:h="16838"/>
      <w:pgMar w:top="680" w:right="720" w:bottom="6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3A6F"/>
    <w:multiLevelType w:val="hybridMultilevel"/>
    <w:tmpl w:val="082CB8AA"/>
    <w:lvl w:ilvl="0" w:tplc="F13646FE">
      <w:start w:val="1"/>
      <w:numFmt w:val="decimal"/>
      <w:lvlText w:val="%1."/>
      <w:lvlJc w:val="left"/>
      <w:pPr>
        <w:ind w:left="735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377"/>
    <w:rsid w:val="000B61E3"/>
    <w:rsid w:val="002A58B9"/>
    <w:rsid w:val="002B3F50"/>
    <w:rsid w:val="00397371"/>
    <w:rsid w:val="005E6377"/>
    <w:rsid w:val="006111E5"/>
    <w:rsid w:val="00644855"/>
    <w:rsid w:val="007F5CC2"/>
    <w:rsid w:val="00A04BC1"/>
    <w:rsid w:val="00AC0667"/>
    <w:rsid w:val="00CB4448"/>
    <w:rsid w:val="00CF4F6B"/>
    <w:rsid w:val="00DE264A"/>
    <w:rsid w:val="00E2461B"/>
    <w:rsid w:val="00F5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66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B3F50"/>
  </w:style>
  <w:style w:type="paragraph" w:customStyle="1" w:styleId="leftmargin">
    <w:name w:val="left_margin"/>
    <w:basedOn w:val="Normal"/>
    <w:uiPriority w:val="99"/>
    <w:rsid w:val="002B3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2B3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3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F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A58B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43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438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8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8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38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3.png"/><Relationship Id="rId21" Type="http://schemas.openxmlformats.org/officeDocument/2006/relationships/image" Target="media/image17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http://sdamgia.ru/formula/f3/f39c858caac26b5ece8515111c6fcf68p.png" TargetMode="External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3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http://sdamgia.ru/formula/1b/1b66cb6e7dc62ce6487d5248f123f32dp.png" TargetMode="External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8" Type="http://schemas.openxmlformats.org/officeDocument/2006/relationships/image" Target="media/image4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4</Pages>
  <Words>1000</Words>
  <Characters>5701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GNGud</dc:creator>
  <cp:keywords/>
  <dc:description/>
  <cp:lastModifiedBy>завуч</cp:lastModifiedBy>
  <cp:revision>7</cp:revision>
  <dcterms:created xsi:type="dcterms:W3CDTF">2015-12-16T00:33:00Z</dcterms:created>
  <dcterms:modified xsi:type="dcterms:W3CDTF">2015-12-16T07:34:00Z</dcterms:modified>
</cp:coreProperties>
</file>